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F89CB" w14:textId="77777777" w:rsidR="001F1411" w:rsidRDefault="001F1411" w:rsidP="001F1411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Rauf LATHUM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fl.1484)</w:t>
      </w:r>
    </w:p>
    <w:p w14:paraId="1F661886" w14:textId="77777777" w:rsidR="001F1411" w:rsidRDefault="001F1411" w:rsidP="001F1411">
      <w:pPr>
        <w:pStyle w:val="NoSpacing"/>
        <w:rPr>
          <w:rFonts w:eastAsia="Times New Roman"/>
        </w:rPr>
      </w:pPr>
    </w:p>
    <w:p w14:paraId="2AC79630" w14:textId="77777777" w:rsidR="001F1411" w:rsidRDefault="001F1411" w:rsidP="001F1411">
      <w:pPr>
        <w:pStyle w:val="NoSpacing"/>
        <w:rPr>
          <w:rFonts w:eastAsia="Times New Roman"/>
        </w:rPr>
      </w:pPr>
    </w:p>
    <w:p w14:paraId="45D96A2E" w14:textId="77777777" w:rsidR="001F1411" w:rsidRDefault="001F1411" w:rsidP="001F1411">
      <w:pPr>
        <w:pStyle w:val="NoSpacing"/>
        <w:rPr>
          <w:rFonts w:eastAsia="Times New Roman"/>
        </w:rPr>
      </w:pPr>
      <w:r>
        <w:rPr>
          <w:rFonts w:eastAsia="Times New Roman"/>
        </w:rPr>
        <w:t>18 Aug.1484</w:t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Dr.Ralph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Shaa</w:t>
      </w:r>
      <w:proofErr w:type="spellEnd"/>
      <w:r>
        <w:rPr>
          <w:rFonts w:eastAsia="Times New Roman"/>
        </w:rPr>
        <w:t xml:space="preserve">, Residentiary of </w:t>
      </w:r>
      <w:proofErr w:type="spellStart"/>
      <w:proofErr w:type="gramStart"/>
      <w:r>
        <w:rPr>
          <w:rFonts w:eastAsia="Times New Roman"/>
        </w:rPr>
        <w:t>St.Paul’s</w:t>
      </w:r>
      <w:proofErr w:type="spellEnd"/>
      <w:proofErr w:type="gramEnd"/>
      <w:r>
        <w:rPr>
          <w:rFonts w:eastAsia="Times New Roman"/>
        </w:rPr>
        <w:t>, London(q.v.), bequeathed him</w:t>
      </w:r>
    </w:p>
    <w:p w14:paraId="40CB5023" w14:textId="77777777" w:rsidR="001F1411" w:rsidRDefault="001F1411" w:rsidP="001F1411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10 marks.</w:t>
      </w:r>
    </w:p>
    <w:p w14:paraId="52CE17FE" w14:textId="77777777" w:rsidR="001F1411" w:rsidRDefault="001F1411" w:rsidP="001F1411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</w:p>
    <w:p w14:paraId="477B5DD7" w14:textId="77777777" w:rsidR="001F1411" w:rsidRDefault="001F1411" w:rsidP="001F1411">
      <w:pPr>
        <w:pStyle w:val="NoSpacing"/>
        <w:ind w:left="720" w:firstLine="720"/>
        <w:rPr>
          <w:rFonts w:eastAsia="Times New Roman"/>
        </w:rPr>
      </w:pP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</w:t>
      </w:r>
    </w:p>
    <w:p w14:paraId="62CBD087" w14:textId="77777777" w:rsidR="001F1411" w:rsidRDefault="001F1411" w:rsidP="001F1411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pp.305-7)</w:t>
      </w:r>
    </w:p>
    <w:p w14:paraId="400BB990" w14:textId="77777777" w:rsidR="001F1411" w:rsidRDefault="001F1411" w:rsidP="001F1411">
      <w:pPr>
        <w:pStyle w:val="NoSpacing"/>
        <w:rPr>
          <w:rFonts w:eastAsia="Times New Roman"/>
        </w:rPr>
      </w:pPr>
    </w:p>
    <w:p w14:paraId="1CDAA015" w14:textId="77777777" w:rsidR="001F1411" w:rsidRDefault="001F1411" w:rsidP="001F1411">
      <w:pPr>
        <w:pStyle w:val="NoSpacing"/>
        <w:rPr>
          <w:rFonts w:eastAsia="Times New Roman"/>
        </w:rPr>
      </w:pPr>
    </w:p>
    <w:p w14:paraId="0A3C0625" w14:textId="77777777" w:rsidR="001F1411" w:rsidRDefault="001F1411" w:rsidP="001F1411">
      <w:pPr>
        <w:pStyle w:val="NoSpacing"/>
        <w:rPr>
          <w:rFonts w:eastAsia="Times New Roman"/>
        </w:rPr>
      </w:pPr>
      <w:r>
        <w:rPr>
          <w:rFonts w:eastAsia="Times New Roman"/>
        </w:rPr>
        <w:t>2 April 2023</w:t>
      </w:r>
    </w:p>
    <w:p w14:paraId="591EF1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1F14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93E22" w14:textId="77777777" w:rsidR="001F1411" w:rsidRDefault="001F1411" w:rsidP="009139A6">
      <w:r>
        <w:separator/>
      </w:r>
    </w:p>
  </w:endnote>
  <w:endnote w:type="continuationSeparator" w:id="0">
    <w:p w14:paraId="01CECFD9" w14:textId="77777777" w:rsidR="001F1411" w:rsidRDefault="001F14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4F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FD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0DF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49E10" w14:textId="77777777" w:rsidR="001F1411" w:rsidRDefault="001F1411" w:rsidP="009139A6">
      <w:r>
        <w:separator/>
      </w:r>
    </w:p>
  </w:footnote>
  <w:footnote w:type="continuationSeparator" w:id="0">
    <w:p w14:paraId="22B268E6" w14:textId="77777777" w:rsidR="001F1411" w:rsidRDefault="001F14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01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D2D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AA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11"/>
    <w:rsid w:val="000666E0"/>
    <w:rsid w:val="001F141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D0B1C"/>
  <w15:chartTrackingRefBased/>
  <w15:docId w15:val="{DAF7463B-E682-4235-B59D-E1EE8048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2023-04-20T19:54:00Z</dcterms:created>
  <dcterms:modified xsi:type="dcterms:W3CDTF">2023-04-20T19:55:00Z</dcterms:modified>
</cp:coreProperties>
</file>